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A132D">
        <w:rPr>
          <w:rFonts w:cs="Arial"/>
          <w:b/>
          <w:caps/>
          <w:sz w:val="28"/>
          <w:szCs w:val="28"/>
        </w:rPr>
        <w:t>1606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A132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A132D">
              <w:rPr>
                <w:rFonts w:cs="Arial"/>
                <w:sz w:val="20"/>
                <w:szCs w:val="20"/>
              </w:rPr>
              <w:t>Manutenção de bueiros no Condomínio Araucárias.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A132D" w:rsidRPr="00DA132D" w:rsidRDefault="003A77BE" w:rsidP="00DA132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DA132D">
        <w:rPr>
          <w:rFonts w:cs="Arial"/>
        </w:rPr>
        <w:t xml:space="preserve"> m</w:t>
      </w:r>
      <w:r w:rsidR="00DA132D" w:rsidRPr="00DA132D">
        <w:rPr>
          <w:rFonts w:cs="Arial"/>
        </w:rPr>
        <w:t>anutenção de b</w:t>
      </w:r>
      <w:r w:rsidR="00DA132D">
        <w:rPr>
          <w:rFonts w:cs="Arial"/>
        </w:rPr>
        <w:t xml:space="preserve">ueiros no Condomínio Araucárias, </w:t>
      </w:r>
      <w:r w:rsidR="00DA132D" w:rsidRPr="00DA132D">
        <w:rPr>
          <w:rFonts w:cs="Arial"/>
        </w:rPr>
        <w:t>na região do Santo Antônio da Boa Vista</w:t>
      </w:r>
      <w:r w:rsidR="00DA132D">
        <w:rPr>
          <w:rFonts w:cs="Arial"/>
        </w:rPr>
        <w:t xml:space="preserve">, como também o </w:t>
      </w:r>
      <w:r w:rsidR="00DA132D" w:rsidRPr="00DA132D">
        <w:rPr>
          <w:rFonts w:cs="Arial"/>
        </w:rPr>
        <w:t xml:space="preserve">desentupimento dos bueiros localizados nas </w:t>
      </w:r>
      <w:proofErr w:type="spellStart"/>
      <w:r w:rsidR="00DA132D" w:rsidRPr="00DA132D">
        <w:rPr>
          <w:rFonts w:cs="Arial"/>
        </w:rPr>
        <w:t>Alamenda</w:t>
      </w:r>
      <w:proofErr w:type="spellEnd"/>
      <w:r w:rsidR="00DA132D" w:rsidRPr="00DA132D">
        <w:rPr>
          <w:rFonts w:cs="Arial"/>
        </w:rPr>
        <w:t xml:space="preserve"> 1; </w:t>
      </w:r>
      <w:proofErr w:type="spellStart"/>
      <w:r w:rsidR="00DA132D" w:rsidRPr="00DA132D">
        <w:rPr>
          <w:rFonts w:cs="Arial"/>
        </w:rPr>
        <w:t>Alamenda</w:t>
      </w:r>
      <w:proofErr w:type="spellEnd"/>
      <w:r w:rsidR="00DA132D" w:rsidRPr="00DA132D">
        <w:rPr>
          <w:rFonts w:cs="Arial"/>
        </w:rPr>
        <w:t xml:space="preserve"> 2; </w:t>
      </w:r>
      <w:proofErr w:type="spellStart"/>
      <w:r w:rsidR="00DA132D" w:rsidRPr="00DA132D">
        <w:rPr>
          <w:rFonts w:cs="Arial"/>
        </w:rPr>
        <w:t>Alam</w:t>
      </w:r>
      <w:r w:rsidR="00DA132D">
        <w:rPr>
          <w:rFonts w:cs="Arial"/>
        </w:rPr>
        <w:t>enda</w:t>
      </w:r>
      <w:proofErr w:type="spellEnd"/>
      <w:r w:rsidR="00DA132D">
        <w:rPr>
          <w:rFonts w:cs="Arial"/>
        </w:rPr>
        <w:t xml:space="preserve"> 3; Alameda 4; e Alameda 5. </w:t>
      </w:r>
    </w:p>
    <w:p w:rsidR="00DA132D" w:rsidRDefault="00DA132D" w:rsidP="00DA132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A132D">
        <w:rPr>
          <w:rFonts w:cs="Arial"/>
        </w:rPr>
        <w:t xml:space="preserve">O presente requerimento é medida necessária, pois, os bueiros do local estão </w:t>
      </w:r>
      <w:r>
        <w:rPr>
          <w:rFonts w:cs="Arial"/>
        </w:rPr>
        <w:t>entupidos impedindo o fluxo da á</w:t>
      </w:r>
      <w:r w:rsidRPr="00DA132D">
        <w:rPr>
          <w:rFonts w:cs="Arial"/>
        </w:rPr>
        <w:t>gua na via pública.</w:t>
      </w:r>
    </w:p>
    <w:p w:rsidR="00DA132D" w:rsidRPr="00DA132D" w:rsidRDefault="00DA132D" w:rsidP="00DA132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Encaminhamos fotos. </w:t>
      </w:r>
    </w:p>
    <w:p w:rsidR="00DA132D" w:rsidRPr="00DA132D" w:rsidRDefault="00DA132D" w:rsidP="00DA132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A132D">
        <w:rPr>
          <w:rFonts w:cs="Arial"/>
        </w:rPr>
        <w:t xml:space="preserve">Ademais, trata-se de </w:t>
      </w:r>
      <w:r>
        <w:rPr>
          <w:rFonts w:cs="Arial"/>
        </w:rPr>
        <w:t>risco à saúde pública</w:t>
      </w:r>
      <w:r w:rsidRPr="00DA132D">
        <w:rPr>
          <w:rFonts w:cs="Arial"/>
        </w:rPr>
        <w:t xml:space="preserve"> </w:t>
      </w:r>
      <w:r>
        <w:rPr>
          <w:rFonts w:cs="Arial"/>
        </w:rPr>
        <w:t>e à</w:t>
      </w:r>
      <w:r w:rsidRPr="00DA132D">
        <w:rPr>
          <w:rFonts w:cs="Arial"/>
        </w:rPr>
        <w:t xml:space="preserve"> vida do</w:t>
      </w:r>
      <w:r>
        <w:rPr>
          <w:rFonts w:cs="Arial"/>
        </w:rPr>
        <w:t>s</w:t>
      </w:r>
      <w:r w:rsidRPr="00DA132D">
        <w:rPr>
          <w:rFonts w:cs="Arial"/>
        </w:rPr>
        <w:t xml:space="preserve"> moradores da região.</w:t>
      </w:r>
    </w:p>
    <w:p w:rsidR="003A77BE" w:rsidRPr="001840AD" w:rsidRDefault="00DA132D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A132D">
        <w:rPr>
          <w:rFonts w:cs="Arial"/>
        </w:rPr>
        <w:t>Dessa forma, respeitosamente, acionamos a Administração Municipal</w:t>
      </w:r>
      <w:r w:rsidR="00341678">
        <w:rPr>
          <w:rFonts w:cs="Arial"/>
        </w:rPr>
        <w:t>,</w:t>
      </w:r>
      <w:r w:rsidRPr="00DA132D">
        <w:rPr>
          <w:rFonts w:cs="Arial"/>
        </w:rPr>
        <w:t xml:space="preserve"> agradecemos por seu empenho para que a situação seja dev</w:t>
      </w:r>
      <w:r w:rsidR="00341678">
        <w:rPr>
          <w:rFonts w:cs="Arial"/>
        </w:rPr>
        <w:t>id</w:t>
      </w:r>
      <w:r w:rsidR="00146FD8">
        <w:rPr>
          <w:rFonts w:cs="Arial"/>
        </w:rPr>
        <w:t xml:space="preserve">amente considerada e atendida, </w:t>
      </w:r>
      <w:r w:rsidR="003E188F" w:rsidRPr="001840AD">
        <w:rPr>
          <w:rFonts w:cs="Arial"/>
        </w:rPr>
        <w:t>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A132D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132D" w:rsidRPr="005D429C" w:rsidRDefault="00DA132D" w:rsidP="00DA132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DA132D" w:rsidRDefault="00DA132D" w:rsidP="00DA132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132D" w:rsidRDefault="00DA132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3BA0" w:rsidRDefault="00DA3BA0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3BA0" w:rsidRDefault="00DA3BA0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DA132D" w:rsidRDefault="00DA132D" w:rsidP="00DA132D">
      <w:pPr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2901759" cy="2170583"/>
            <wp:effectExtent l="0" t="0" r="0" b="1270"/>
            <wp:docPr id="5" name="Imagem 5" descr="bueiro 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eiro 1 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418" cy="21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2D" w:rsidRDefault="00DA132D" w:rsidP="00DA132D">
      <w:pPr>
        <w:spacing w:line="360" w:lineRule="auto"/>
        <w:jc w:val="center"/>
        <w:rPr>
          <w:rFonts w:cs="Arial"/>
        </w:rPr>
      </w:pPr>
    </w:p>
    <w:p w:rsidR="00DA132D" w:rsidRDefault="00DA132D" w:rsidP="00DA132D">
      <w:pPr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2899692" cy="2169037"/>
            <wp:effectExtent l="0" t="0" r="0" b="3175"/>
            <wp:docPr id="4" name="Imagem 4" descr="bueir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eiro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870" cy="2180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2D" w:rsidRDefault="00DA132D" w:rsidP="00DA132D">
      <w:pPr>
        <w:spacing w:line="360" w:lineRule="auto"/>
        <w:jc w:val="center"/>
        <w:rPr>
          <w:rFonts w:cs="Arial"/>
        </w:rPr>
      </w:pPr>
    </w:p>
    <w:p w:rsidR="00DA132D" w:rsidRDefault="00DA132D" w:rsidP="00DA132D">
      <w:pPr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2928744" cy="2190768"/>
            <wp:effectExtent l="0" t="0" r="5080" b="0"/>
            <wp:docPr id="3" name="Imagem 3" descr="bueir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eiro 3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08" cy="2200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132D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7E8" w:rsidRDefault="003757E8">
      <w:r>
        <w:separator/>
      </w:r>
    </w:p>
  </w:endnote>
  <w:endnote w:type="continuationSeparator" w:id="0">
    <w:p w:rsidR="003757E8" w:rsidRDefault="0037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7E8" w:rsidRDefault="003757E8">
      <w:r>
        <w:separator/>
      </w:r>
    </w:p>
  </w:footnote>
  <w:footnote w:type="continuationSeparator" w:id="0">
    <w:p w:rsidR="003757E8" w:rsidRDefault="00375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A132D">
      <w:rPr>
        <w:rFonts w:cs="Arial"/>
        <w:b/>
        <w:sz w:val="20"/>
        <w:szCs w:val="20"/>
        <w:u w:val="single"/>
      </w:rPr>
      <w:t>1606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A132D">
      <w:rPr>
        <w:rFonts w:cs="Arial"/>
        <w:b/>
        <w:sz w:val="20"/>
        <w:szCs w:val="20"/>
        <w:u w:val="single"/>
      </w:rPr>
      <w:t xml:space="preserve"> – Vereador Roninha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A3B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A3B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46FD8"/>
    <w:rsid w:val="00150EE2"/>
    <w:rsid w:val="00172E81"/>
    <w:rsid w:val="00181CD2"/>
    <w:rsid w:val="001840AD"/>
    <w:rsid w:val="001A09F2"/>
    <w:rsid w:val="001B0773"/>
    <w:rsid w:val="001C3E9C"/>
    <w:rsid w:val="001C7A18"/>
    <w:rsid w:val="001D3506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1678"/>
    <w:rsid w:val="00347D5E"/>
    <w:rsid w:val="003638CC"/>
    <w:rsid w:val="003757E8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B4304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A132D"/>
    <w:rsid w:val="00DA3BA0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EE3D7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7DEF2-440C-4B76-A630-C0C9C4AC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6</cp:revision>
  <cp:lastPrinted>2020-03-16T12:28:00Z</cp:lastPrinted>
  <dcterms:created xsi:type="dcterms:W3CDTF">2021-06-01T01:58:00Z</dcterms:created>
  <dcterms:modified xsi:type="dcterms:W3CDTF">2021-06-01T11:30:00Z</dcterms:modified>
</cp:coreProperties>
</file>